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7FF40" w14:textId="77777777" w:rsidR="000B6E30" w:rsidRDefault="001071BD" w:rsidP="000B6E30">
      <w:pPr>
        <w:tabs>
          <w:tab w:val="left" w:pos="993"/>
          <w:tab w:val="left" w:pos="1134"/>
        </w:tabs>
        <w:jc w:val="both"/>
        <w:rPr>
          <w:rFonts w:cs="Arial"/>
        </w:rPr>
      </w:pPr>
      <w:r w:rsidRPr="00433E55">
        <w:rPr>
          <w:rFonts w:cs="Arial"/>
        </w:rPr>
        <w:t>Predmet:</w:t>
      </w:r>
      <w:r w:rsidRPr="00433E55">
        <w:rPr>
          <w:rFonts w:cs="Arial"/>
        </w:rPr>
        <w:tab/>
      </w:r>
      <w:r w:rsidR="000B6E30" w:rsidRPr="000B6E30">
        <w:rPr>
          <w:rFonts w:cs="Arial"/>
        </w:rPr>
        <w:t>Storitve strokovnega nadzora in koordinatorja za zagotavljanje varnosti in zdravja pri delu za obdobje 4 let</w:t>
      </w:r>
      <w:r w:rsidR="000B6E30" w:rsidRPr="00433E55">
        <w:rPr>
          <w:rFonts w:cs="Arial"/>
        </w:rPr>
        <w:t xml:space="preserve"> </w:t>
      </w:r>
    </w:p>
    <w:p w14:paraId="15803A36" w14:textId="40113BCF" w:rsidR="001071BD" w:rsidRPr="00241F04" w:rsidRDefault="001071BD" w:rsidP="000B6E30">
      <w:pPr>
        <w:tabs>
          <w:tab w:val="left" w:pos="993"/>
          <w:tab w:val="left" w:pos="1134"/>
        </w:tabs>
        <w:jc w:val="both"/>
        <w:rPr>
          <w:rFonts w:cs="Arial"/>
          <w:i/>
        </w:rPr>
      </w:pPr>
      <w:r w:rsidRPr="00433E55">
        <w:rPr>
          <w:rFonts w:cs="Arial"/>
        </w:rPr>
        <w:t xml:space="preserve">Številka </w:t>
      </w:r>
      <w:r w:rsidR="00433E55">
        <w:rPr>
          <w:rFonts w:cs="Arial"/>
        </w:rPr>
        <w:t xml:space="preserve">ODOS: </w:t>
      </w:r>
      <w:r w:rsidR="006C0DDA">
        <w:rPr>
          <w:rFonts w:cs="Arial"/>
        </w:rPr>
        <w:t>4302-0028/2021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1DB4672A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  <w:r w:rsidR="00547FE2">
        <w:rPr>
          <w:rFonts w:cs="Arial"/>
          <w:b/>
        </w:rPr>
        <w:t xml:space="preserve"> 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7C892B87" w:rsidR="005B230F" w:rsidRDefault="005B230F" w:rsidP="005B230F">
      <w:pPr>
        <w:tabs>
          <w:tab w:val="left" w:pos="1083"/>
        </w:tabs>
        <w:rPr>
          <w:rFonts w:cs="Arial"/>
        </w:rPr>
      </w:pPr>
    </w:p>
    <w:p w14:paraId="71AC93E9" w14:textId="3A88453B" w:rsidR="00027F8E" w:rsidRDefault="00027F8E" w:rsidP="00F35A6C">
      <w:pPr>
        <w:jc w:val="both"/>
        <w:rPr>
          <w:rFonts w:cs="Arial"/>
        </w:rPr>
      </w:pPr>
    </w:p>
    <w:p w14:paraId="18D4BE87" w14:textId="6A3631FA" w:rsidR="007068DE" w:rsidRPr="00F51AAC" w:rsidRDefault="00F51AAC" w:rsidP="00F51AAC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F51AAC">
        <w:rPr>
          <w:rFonts w:ascii="Arial" w:hAnsi="Arial" w:cs="Arial"/>
          <w:b/>
        </w:rPr>
        <w:t>MERILO: CENA – VIŠINA ODSTOTKA IZVEDBE STORITVE GLEDE NA VREDNOST INVESTICIJE OZ. INVESTICIJSKEGA VZDRŽEVANJA OBJEKTA</w:t>
      </w:r>
    </w:p>
    <w:p w14:paraId="3BD8093E" w14:textId="77777777" w:rsidR="007068DE" w:rsidRDefault="007068DE" w:rsidP="00F35A6C">
      <w:pPr>
        <w:jc w:val="both"/>
        <w:rPr>
          <w:rFonts w:cs="Arial"/>
        </w:rPr>
      </w:pPr>
    </w:p>
    <w:p w14:paraId="23476340" w14:textId="427818B7" w:rsidR="000A2D50" w:rsidRDefault="000A2D50" w:rsidP="000A2D50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 w:rsidR="00D46AED">
        <w:rPr>
          <w:rFonts w:cs="Arial"/>
        </w:rPr>
        <w:t>1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6E0564">
        <w:rPr>
          <w:rFonts w:cs="Arial"/>
        </w:rPr>
        <w:t>Strokovni nadzor za gradbeno – obrtniška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3962"/>
      </w:tblGrid>
      <w:tr w:rsidR="000A2D50" w14:paraId="7F4D9D6E" w14:textId="77777777" w:rsidTr="00C05BE0">
        <w:tc>
          <w:tcPr>
            <w:tcW w:w="5098" w:type="dxa"/>
            <w:shd w:val="clear" w:color="auto" w:fill="E7E6E6" w:themeFill="background2"/>
          </w:tcPr>
          <w:p w14:paraId="04B74E18" w14:textId="77777777" w:rsidR="000A2D50" w:rsidRDefault="000A2D50" w:rsidP="00C05B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investicije oz. investicijskega vzdrževanja objekta</w:t>
            </w:r>
          </w:p>
          <w:p w14:paraId="073B98E8" w14:textId="77777777" w:rsidR="000A2D50" w:rsidRPr="00547FE2" w:rsidRDefault="000A2D50" w:rsidP="00C05BE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47FE2">
              <w:rPr>
                <w:rFonts w:cs="Arial"/>
                <w:i/>
                <w:sz w:val="18"/>
                <w:szCs w:val="18"/>
              </w:rPr>
              <w:t>/vrednosti so brez DDV/</w:t>
            </w:r>
          </w:p>
        </w:tc>
        <w:tc>
          <w:tcPr>
            <w:tcW w:w="3962" w:type="dxa"/>
            <w:shd w:val="clear" w:color="auto" w:fill="E7E6E6" w:themeFill="background2"/>
          </w:tcPr>
          <w:p w14:paraId="1465B9E0" w14:textId="77777777" w:rsidR="000A2D50" w:rsidRDefault="000A2D50" w:rsidP="00C05B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Višina odstotka izvedbe storitve</w:t>
            </w:r>
          </w:p>
          <w:p w14:paraId="1D9885B1" w14:textId="77777777" w:rsidR="000A2D50" w:rsidRPr="00547FE2" w:rsidRDefault="000A2D50" w:rsidP="00C05BE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47FE2">
              <w:rPr>
                <w:rFonts w:cs="Arial"/>
                <w:i/>
                <w:sz w:val="18"/>
                <w:szCs w:val="18"/>
              </w:rPr>
              <w:t xml:space="preserve">/ponudnik navede % stroška izvedbe storitve </w:t>
            </w:r>
            <w:r>
              <w:rPr>
                <w:rFonts w:cs="Arial"/>
                <w:i/>
                <w:sz w:val="18"/>
                <w:szCs w:val="18"/>
              </w:rPr>
              <w:t xml:space="preserve">(nadzora) </w:t>
            </w:r>
            <w:r w:rsidRPr="00547FE2">
              <w:rPr>
                <w:rFonts w:cs="Arial"/>
                <w:i/>
                <w:sz w:val="18"/>
                <w:szCs w:val="18"/>
              </w:rPr>
              <w:t>glede na vrednost investicije oz. investicijskega vzdrževanja objekta/</w:t>
            </w:r>
          </w:p>
        </w:tc>
      </w:tr>
      <w:tr w:rsidR="00F51AAC" w14:paraId="7D716047" w14:textId="77777777" w:rsidTr="00C05BE0">
        <w:tc>
          <w:tcPr>
            <w:tcW w:w="5098" w:type="dxa"/>
          </w:tcPr>
          <w:p w14:paraId="55686428" w14:textId="52C39F04" w:rsidR="00F51AAC" w:rsidRDefault="00F51AAC" w:rsidP="00BB4806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40.000,00 EUR do 70.000,00 EUR </w:t>
            </w:r>
          </w:p>
        </w:tc>
        <w:tc>
          <w:tcPr>
            <w:tcW w:w="3962" w:type="dxa"/>
          </w:tcPr>
          <w:p w14:paraId="20D744A6" w14:textId="77777777" w:rsidR="00F51AAC" w:rsidRDefault="00F51AAC" w:rsidP="00C05BE0">
            <w:pPr>
              <w:jc w:val="both"/>
              <w:rPr>
                <w:rFonts w:cs="Arial"/>
              </w:rPr>
            </w:pPr>
          </w:p>
        </w:tc>
      </w:tr>
      <w:tr w:rsidR="000A2D50" w14:paraId="525E4BD8" w14:textId="77777777" w:rsidTr="00C05BE0">
        <w:tc>
          <w:tcPr>
            <w:tcW w:w="5098" w:type="dxa"/>
          </w:tcPr>
          <w:p w14:paraId="5F9D85C3" w14:textId="2B0F7580" w:rsidR="000A2D50" w:rsidRDefault="00F51AAC" w:rsidP="00BB4806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70.000,00 EUR do</w:t>
            </w:r>
            <w:r w:rsidR="000A2D50">
              <w:rPr>
                <w:rFonts w:cs="Arial"/>
              </w:rPr>
              <w:t xml:space="preserve"> 1</w:t>
            </w:r>
            <w:r w:rsidR="00BB4806">
              <w:rPr>
                <w:rFonts w:cs="Arial"/>
              </w:rPr>
              <w:t>0</w:t>
            </w:r>
            <w:r w:rsidR="000A2D50">
              <w:rPr>
                <w:rFonts w:cs="Arial"/>
              </w:rPr>
              <w:t xml:space="preserve">0.000,00 EUR </w:t>
            </w:r>
          </w:p>
        </w:tc>
        <w:tc>
          <w:tcPr>
            <w:tcW w:w="3962" w:type="dxa"/>
          </w:tcPr>
          <w:p w14:paraId="39216CF9" w14:textId="77777777" w:rsidR="000A2D50" w:rsidRDefault="000A2D50" w:rsidP="00C05BE0">
            <w:pPr>
              <w:jc w:val="both"/>
              <w:rPr>
                <w:rFonts w:cs="Arial"/>
              </w:rPr>
            </w:pPr>
          </w:p>
        </w:tc>
      </w:tr>
      <w:tr w:rsidR="000A2D50" w14:paraId="065A0383" w14:textId="77777777" w:rsidTr="00C05BE0">
        <w:tc>
          <w:tcPr>
            <w:tcW w:w="5098" w:type="dxa"/>
          </w:tcPr>
          <w:p w14:paraId="069090F0" w14:textId="74A9EED7" w:rsidR="000A2D50" w:rsidRDefault="000A2D50" w:rsidP="00BB4806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1</w:t>
            </w:r>
            <w:r w:rsidR="00BB4806">
              <w:rPr>
                <w:rFonts w:cs="Arial"/>
              </w:rPr>
              <w:t>0</w:t>
            </w:r>
            <w:r>
              <w:rPr>
                <w:rFonts w:cs="Arial"/>
              </w:rPr>
              <w:t xml:space="preserve">0.000,00 EUR do 300.000,00 EUR </w:t>
            </w:r>
          </w:p>
        </w:tc>
        <w:tc>
          <w:tcPr>
            <w:tcW w:w="3962" w:type="dxa"/>
          </w:tcPr>
          <w:p w14:paraId="7314F724" w14:textId="77777777" w:rsidR="000A2D50" w:rsidRDefault="000A2D50" w:rsidP="00C05BE0">
            <w:pPr>
              <w:jc w:val="both"/>
              <w:rPr>
                <w:rFonts w:cs="Arial"/>
              </w:rPr>
            </w:pPr>
          </w:p>
        </w:tc>
      </w:tr>
      <w:tr w:rsidR="000A2D50" w14:paraId="564E3909" w14:textId="77777777" w:rsidTr="00C05BE0">
        <w:tc>
          <w:tcPr>
            <w:tcW w:w="5098" w:type="dxa"/>
          </w:tcPr>
          <w:p w14:paraId="46456D90" w14:textId="77777777" w:rsidR="000A2D50" w:rsidRDefault="000A2D50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300.000,00 EUR do 500.000,00 EUR</w:t>
            </w:r>
          </w:p>
        </w:tc>
        <w:tc>
          <w:tcPr>
            <w:tcW w:w="3962" w:type="dxa"/>
          </w:tcPr>
          <w:p w14:paraId="70891742" w14:textId="77777777" w:rsidR="000A2D50" w:rsidRDefault="000A2D50" w:rsidP="00C05BE0">
            <w:pPr>
              <w:jc w:val="both"/>
              <w:rPr>
                <w:rFonts w:cs="Arial"/>
              </w:rPr>
            </w:pPr>
          </w:p>
        </w:tc>
      </w:tr>
      <w:tr w:rsidR="000A2D50" w14:paraId="41CF20C3" w14:textId="77777777" w:rsidTr="00C05BE0">
        <w:tc>
          <w:tcPr>
            <w:tcW w:w="5098" w:type="dxa"/>
          </w:tcPr>
          <w:p w14:paraId="11EEE411" w14:textId="43B92F1D" w:rsidR="000A2D50" w:rsidRDefault="000A2D50" w:rsidP="000A2D5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500.000,00 EUR do 700.000,00 EUR</w:t>
            </w:r>
          </w:p>
        </w:tc>
        <w:tc>
          <w:tcPr>
            <w:tcW w:w="3962" w:type="dxa"/>
          </w:tcPr>
          <w:p w14:paraId="14B012D5" w14:textId="77777777" w:rsidR="000A2D50" w:rsidRDefault="000A2D50" w:rsidP="00C05BE0">
            <w:pPr>
              <w:jc w:val="both"/>
              <w:rPr>
                <w:rFonts w:cs="Arial"/>
              </w:rPr>
            </w:pPr>
          </w:p>
        </w:tc>
      </w:tr>
      <w:tr w:rsidR="000A2D50" w14:paraId="037349FC" w14:textId="77777777" w:rsidTr="00C05BE0">
        <w:tc>
          <w:tcPr>
            <w:tcW w:w="5098" w:type="dxa"/>
          </w:tcPr>
          <w:p w14:paraId="4228B933" w14:textId="764DE6EF" w:rsidR="000A2D50" w:rsidRDefault="000A2D50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700.000,00 EUR </w:t>
            </w:r>
            <w:r w:rsidR="00A6796F">
              <w:rPr>
                <w:rFonts w:cs="Arial"/>
              </w:rPr>
              <w:t>do 1.000.000,00 EUR</w:t>
            </w:r>
          </w:p>
        </w:tc>
        <w:tc>
          <w:tcPr>
            <w:tcW w:w="3962" w:type="dxa"/>
          </w:tcPr>
          <w:p w14:paraId="2F55A3A2" w14:textId="77777777" w:rsidR="000A2D50" w:rsidRDefault="000A2D50" w:rsidP="00C05BE0">
            <w:pPr>
              <w:jc w:val="both"/>
              <w:rPr>
                <w:rFonts w:cs="Arial"/>
              </w:rPr>
            </w:pPr>
          </w:p>
        </w:tc>
      </w:tr>
      <w:tr w:rsidR="00A6796F" w14:paraId="310EBD38" w14:textId="77777777" w:rsidTr="00C05BE0">
        <w:tc>
          <w:tcPr>
            <w:tcW w:w="5098" w:type="dxa"/>
          </w:tcPr>
          <w:p w14:paraId="1A103649" w14:textId="7BD21571" w:rsidR="00A6796F" w:rsidRDefault="00A6796F" w:rsidP="000A2D50">
            <w:pPr>
              <w:jc w:val="both"/>
              <w:rPr>
                <w:rFonts w:cs="Arial"/>
              </w:rPr>
            </w:pPr>
            <w:r w:rsidRPr="00A6796F">
              <w:rPr>
                <w:rFonts w:cs="Arial"/>
              </w:rPr>
              <w:t>od vključno 1.000.000,00 EUR naprej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962" w:type="dxa"/>
          </w:tcPr>
          <w:p w14:paraId="7AFF5938" w14:textId="77777777" w:rsidR="00A6796F" w:rsidRDefault="00A6796F" w:rsidP="00C05BE0">
            <w:pPr>
              <w:jc w:val="both"/>
              <w:rPr>
                <w:rFonts w:cs="Arial"/>
              </w:rPr>
            </w:pPr>
          </w:p>
        </w:tc>
      </w:tr>
      <w:tr w:rsidR="000A2D50" w14:paraId="3B45E51A" w14:textId="77777777" w:rsidTr="00C05BE0">
        <w:tc>
          <w:tcPr>
            <w:tcW w:w="5098" w:type="dxa"/>
            <w:shd w:val="clear" w:color="auto" w:fill="E7E6E6" w:themeFill="background2"/>
          </w:tcPr>
          <w:p w14:paraId="78E9EAA3" w14:textId="77777777" w:rsidR="000A2D50" w:rsidRDefault="000A2D50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Skupaj seštevek %:</w:t>
            </w:r>
          </w:p>
        </w:tc>
        <w:tc>
          <w:tcPr>
            <w:tcW w:w="3962" w:type="dxa"/>
            <w:shd w:val="clear" w:color="auto" w:fill="E7E6E6" w:themeFill="background2"/>
          </w:tcPr>
          <w:p w14:paraId="40DB61DB" w14:textId="77777777" w:rsidR="000A2D50" w:rsidRDefault="000A2D50" w:rsidP="00C05BE0">
            <w:pPr>
              <w:jc w:val="both"/>
              <w:rPr>
                <w:rFonts w:cs="Arial"/>
              </w:rPr>
            </w:pPr>
          </w:p>
        </w:tc>
      </w:tr>
    </w:tbl>
    <w:p w14:paraId="0372E86C" w14:textId="77777777" w:rsidR="000A2D50" w:rsidRDefault="000A2D50" w:rsidP="000A2D50">
      <w:pPr>
        <w:jc w:val="both"/>
        <w:rPr>
          <w:rFonts w:cs="Arial"/>
        </w:rPr>
      </w:pPr>
    </w:p>
    <w:p w14:paraId="70C310B5" w14:textId="1EF118C6" w:rsidR="00BB4806" w:rsidRDefault="00BB4806" w:rsidP="00BB4806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 w:rsidR="00D46AED">
        <w:rPr>
          <w:rFonts w:cs="Arial"/>
        </w:rPr>
        <w:t>2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BB4806">
        <w:rPr>
          <w:rFonts w:cs="Arial"/>
        </w:rPr>
        <w:t>Strokovni nadzor za strojna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3962"/>
      </w:tblGrid>
      <w:tr w:rsidR="00BB4806" w14:paraId="0AC75DBA" w14:textId="77777777" w:rsidTr="00C05BE0">
        <w:tc>
          <w:tcPr>
            <w:tcW w:w="5098" w:type="dxa"/>
            <w:shd w:val="clear" w:color="auto" w:fill="E7E6E6" w:themeFill="background2"/>
          </w:tcPr>
          <w:p w14:paraId="25FC3A40" w14:textId="77777777" w:rsidR="00BB4806" w:rsidRDefault="00BB4806" w:rsidP="00C05B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investicije oz. investicijskega vzdrževanja objekta</w:t>
            </w:r>
          </w:p>
          <w:p w14:paraId="58536F62" w14:textId="77777777" w:rsidR="00BB4806" w:rsidRPr="00547FE2" w:rsidRDefault="00BB4806" w:rsidP="00C05BE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47FE2">
              <w:rPr>
                <w:rFonts w:cs="Arial"/>
                <w:i/>
                <w:sz w:val="18"/>
                <w:szCs w:val="18"/>
              </w:rPr>
              <w:t>/vrednosti so brez DDV/</w:t>
            </w:r>
          </w:p>
        </w:tc>
        <w:tc>
          <w:tcPr>
            <w:tcW w:w="3962" w:type="dxa"/>
            <w:shd w:val="clear" w:color="auto" w:fill="E7E6E6" w:themeFill="background2"/>
          </w:tcPr>
          <w:p w14:paraId="13E4DD0B" w14:textId="77777777" w:rsidR="00BB4806" w:rsidRDefault="00BB4806" w:rsidP="00C05B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Višina odstotka izvedbe storitve</w:t>
            </w:r>
          </w:p>
          <w:p w14:paraId="4E00ABB0" w14:textId="77777777" w:rsidR="00BB4806" w:rsidRPr="00547FE2" w:rsidRDefault="00BB4806" w:rsidP="00C05BE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47FE2">
              <w:rPr>
                <w:rFonts w:cs="Arial"/>
                <w:i/>
                <w:sz w:val="18"/>
                <w:szCs w:val="18"/>
              </w:rPr>
              <w:t xml:space="preserve">/ponudnik navede % stroška izvedbe storitve </w:t>
            </w:r>
            <w:r>
              <w:rPr>
                <w:rFonts w:cs="Arial"/>
                <w:i/>
                <w:sz w:val="18"/>
                <w:szCs w:val="18"/>
              </w:rPr>
              <w:t xml:space="preserve">(nadzora) </w:t>
            </w:r>
            <w:r w:rsidRPr="00547FE2">
              <w:rPr>
                <w:rFonts w:cs="Arial"/>
                <w:i/>
                <w:sz w:val="18"/>
                <w:szCs w:val="18"/>
              </w:rPr>
              <w:t>glede na vrednost investicije oz. investicijskega vzdrževanja objekta/</w:t>
            </w:r>
          </w:p>
        </w:tc>
      </w:tr>
      <w:tr w:rsidR="00BB4806" w14:paraId="231F1CDF" w14:textId="77777777" w:rsidTr="00C05BE0">
        <w:tc>
          <w:tcPr>
            <w:tcW w:w="5098" w:type="dxa"/>
          </w:tcPr>
          <w:p w14:paraId="1D63536F" w14:textId="73864F04" w:rsidR="00BB4806" w:rsidRDefault="00F51AAC" w:rsidP="00BB4806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40.000,00 EUR do </w:t>
            </w:r>
            <w:r w:rsidR="00BB4806">
              <w:rPr>
                <w:rFonts w:cs="Arial"/>
              </w:rPr>
              <w:t xml:space="preserve">50.000,00 EUR </w:t>
            </w:r>
          </w:p>
        </w:tc>
        <w:tc>
          <w:tcPr>
            <w:tcW w:w="3962" w:type="dxa"/>
          </w:tcPr>
          <w:p w14:paraId="068478E8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BB4806" w14:paraId="2028EDE0" w14:textId="77777777" w:rsidTr="00C05BE0">
        <w:tc>
          <w:tcPr>
            <w:tcW w:w="5098" w:type="dxa"/>
          </w:tcPr>
          <w:p w14:paraId="7BA36083" w14:textId="377E6DC0" w:rsidR="00BB4806" w:rsidRDefault="00BB4806" w:rsidP="00BB4806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50.000,00 EUR do 150.000,00 EUR </w:t>
            </w:r>
          </w:p>
        </w:tc>
        <w:tc>
          <w:tcPr>
            <w:tcW w:w="3962" w:type="dxa"/>
          </w:tcPr>
          <w:p w14:paraId="45BA890F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BB4806" w14:paraId="41A28D39" w14:textId="77777777" w:rsidTr="00C05BE0">
        <w:tc>
          <w:tcPr>
            <w:tcW w:w="5098" w:type="dxa"/>
          </w:tcPr>
          <w:p w14:paraId="5D3A73A7" w14:textId="799202F4" w:rsidR="00BB4806" w:rsidRDefault="00BB4806" w:rsidP="00BB4806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150.000,00 EUR do 300.000,00 EUR</w:t>
            </w:r>
          </w:p>
        </w:tc>
        <w:tc>
          <w:tcPr>
            <w:tcW w:w="3962" w:type="dxa"/>
          </w:tcPr>
          <w:p w14:paraId="2673C03C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BB4806" w14:paraId="79BAFD99" w14:textId="77777777" w:rsidTr="00C05BE0">
        <w:tc>
          <w:tcPr>
            <w:tcW w:w="5098" w:type="dxa"/>
          </w:tcPr>
          <w:p w14:paraId="14108BDE" w14:textId="6682EC3B" w:rsidR="00BB4806" w:rsidRDefault="00BB4806" w:rsidP="00BB4806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300.000,00 EUR do 500.000,00 EUR</w:t>
            </w:r>
          </w:p>
        </w:tc>
        <w:tc>
          <w:tcPr>
            <w:tcW w:w="3962" w:type="dxa"/>
          </w:tcPr>
          <w:p w14:paraId="59D2740D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A6796F" w14:paraId="0752F1B3" w14:textId="77777777" w:rsidTr="00C05BE0">
        <w:tc>
          <w:tcPr>
            <w:tcW w:w="5098" w:type="dxa"/>
          </w:tcPr>
          <w:p w14:paraId="159FBF7C" w14:textId="570BC6E7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500.000,00 EUR do 700.000,00 EUR</w:t>
            </w:r>
          </w:p>
        </w:tc>
        <w:tc>
          <w:tcPr>
            <w:tcW w:w="3962" w:type="dxa"/>
          </w:tcPr>
          <w:p w14:paraId="2C81B6EA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3580547B" w14:textId="77777777" w:rsidTr="00C05BE0">
        <w:tc>
          <w:tcPr>
            <w:tcW w:w="5098" w:type="dxa"/>
          </w:tcPr>
          <w:p w14:paraId="571CD6F5" w14:textId="79DA600F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700.000,00 EUR do 1.000.000,00 EUR</w:t>
            </w:r>
          </w:p>
        </w:tc>
        <w:tc>
          <w:tcPr>
            <w:tcW w:w="3962" w:type="dxa"/>
          </w:tcPr>
          <w:p w14:paraId="086F6B9E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59628E42" w14:textId="77777777" w:rsidTr="00C05BE0">
        <w:tc>
          <w:tcPr>
            <w:tcW w:w="5098" w:type="dxa"/>
          </w:tcPr>
          <w:p w14:paraId="362CF316" w14:textId="49A41EFA" w:rsidR="00A6796F" w:rsidRDefault="00A6796F" w:rsidP="00A6796F">
            <w:pPr>
              <w:jc w:val="both"/>
              <w:rPr>
                <w:rFonts w:cs="Arial"/>
              </w:rPr>
            </w:pPr>
            <w:r w:rsidRPr="00A6796F">
              <w:rPr>
                <w:rFonts w:cs="Arial"/>
              </w:rPr>
              <w:t>od vključno 1.000.000,00 EUR naprej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962" w:type="dxa"/>
          </w:tcPr>
          <w:p w14:paraId="7576608A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5574212F" w14:textId="77777777" w:rsidTr="00C05BE0">
        <w:tc>
          <w:tcPr>
            <w:tcW w:w="5098" w:type="dxa"/>
            <w:shd w:val="clear" w:color="auto" w:fill="E7E6E6" w:themeFill="background2"/>
          </w:tcPr>
          <w:p w14:paraId="140F0678" w14:textId="77777777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Skupaj seštevek %:</w:t>
            </w:r>
          </w:p>
        </w:tc>
        <w:tc>
          <w:tcPr>
            <w:tcW w:w="3962" w:type="dxa"/>
            <w:shd w:val="clear" w:color="auto" w:fill="E7E6E6" w:themeFill="background2"/>
          </w:tcPr>
          <w:p w14:paraId="1F77E40A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</w:tbl>
    <w:p w14:paraId="4625A1F7" w14:textId="4C7F2093" w:rsidR="001B4703" w:rsidRDefault="001B4703" w:rsidP="00F35A6C">
      <w:pPr>
        <w:jc w:val="both"/>
        <w:rPr>
          <w:rFonts w:cs="Arial"/>
        </w:rPr>
      </w:pPr>
    </w:p>
    <w:p w14:paraId="70D7CAE6" w14:textId="2D996617" w:rsidR="00BB4806" w:rsidRDefault="00BB4806" w:rsidP="00BB4806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 w:rsidR="00D46AED">
        <w:rPr>
          <w:rFonts w:cs="Arial"/>
        </w:rPr>
        <w:t>3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BB4806">
        <w:rPr>
          <w:rFonts w:cs="Arial"/>
        </w:rPr>
        <w:t>Strokovni nadzor za elektro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3962"/>
      </w:tblGrid>
      <w:tr w:rsidR="00BB4806" w14:paraId="28AEEA82" w14:textId="77777777" w:rsidTr="00C05BE0">
        <w:tc>
          <w:tcPr>
            <w:tcW w:w="5098" w:type="dxa"/>
            <w:shd w:val="clear" w:color="auto" w:fill="E7E6E6" w:themeFill="background2"/>
          </w:tcPr>
          <w:p w14:paraId="218FCCA6" w14:textId="77777777" w:rsidR="00BB4806" w:rsidRDefault="00BB4806" w:rsidP="00C05B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investicije oz. investicijskega vzdrževanja objekta</w:t>
            </w:r>
          </w:p>
          <w:p w14:paraId="24AAAFC8" w14:textId="77777777" w:rsidR="00BB4806" w:rsidRPr="00547FE2" w:rsidRDefault="00BB4806" w:rsidP="00C05BE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47FE2">
              <w:rPr>
                <w:rFonts w:cs="Arial"/>
                <w:i/>
                <w:sz w:val="18"/>
                <w:szCs w:val="18"/>
              </w:rPr>
              <w:t>/vrednosti so brez DDV/</w:t>
            </w:r>
          </w:p>
        </w:tc>
        <w:tc>
          <w:tcPr>
            <w:tcW w:w="3962" w:type="dxa"/>
            <w:shd w:val="clear" w:color="auto" w:fill="E7E6E6" w:themeFill="background2"/>
          </w:tcPr>
          <w:p w14:paraId="43265D54" w14:textId="77777777" w:rsidR="00BB4806" w:rsidRDefault="00BB4806" w:rsidP="00C05B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Višina odstotka izvedbe storitve</w:t>
            </w:r>
          </w:p>
          <w:p w14:paraId="31D738E8" w14:textId="77777777" w:rsidR="00BB4806" w:rsidRPr="00547FE2" w:rsidRDefault="00BB4806" w:rsidP="00C05BE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47FE2">
              <w:rPr>
                <w:rFonts w:cs="Arial"/>
                <w:i/>
                <w:sz w:val="18"/>
                <w:szCs w:val="18"/>
              </w:rPr>
              <w:t xml:space="preserve">/ponudnik navede % stroška izvedbe storitve </w:t>
            </w:r>
            <w:r>
              <w:rPr>
                <w:rFonts w:cs="Arial"/>
                <w:i/>
                <w:sz w:val="18"/>
                <w:szCs w:val="18"/>
              </w:rPr>
              <w:t xml:space="preserve">(nadzora) </w:t>
            </w:r>
            <w:r w:rsidRPr="00547FE2">
              <w:rPr>
                <w:rFonts w:cs="Arial"/>
                <w:i/>
                <w:sz w:val="18"/>
                <w:szCs w:val="18"/>
              </w:rPr>
              <w:t>glede na vrednost investicije oz. investicijskega vzdrževanja objekta/</w:t>
            </w:r>
          </w:p>
        </w:tc>
      </w:tr>
      <w:tr w:rsidR="00BB4806" w14:paraId="2238B2C7" w14:textId="77777777" w:rsidTr="00C05BE0">
        <w:tc>
          <w:tcPr>
            <w:tcW w:w="5098" w:type="dxa"/>
          </w:tcPr>
          <w:p w14:paraId="596748FA" w14:textId="034FA6CD" w:rsidR="00BB4806" w:rsidRDefault="00F51AAC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40.000,00 EUR do </w:t>
            </w:r>
            <w:r w:rsidR="00BB4806">
              <w:rPr>
                <w:rFonts w:cs="Arial"/>
              </w:rPr>
              <w:t xml:space="preserve">50.000,00 EUR </w:t>
            </w:r>
          </w:p>
        </w:tc>
        <w:tc>
          <w:tcPr>
            <w:tcW w:w="3962" w:type="dxa"/>
          </w:tcPr>
          <w:p w14:paraId="6A679129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BB4806" w14:paraId="596CE968" w14:textId="77777777" w:rsidTr="00C05BE0">
        <w:tc>
          <w:tcPr>
            <w:tcW w:w="5098" w:type="dxa"/>
          </w:tcPr>
          <w:p w14:paraId="742F50CF" w14:textId="77777777" w:rsidR="00BB4806" w:rsidRDefault="00BB4806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50.000,00 EUR do 150.000,00 EUR </w:t>
            </w:r>
          </w:p>
        </w:tc>
        <w:tc>
          <w:tcPr>
            <w:tcW w:w="3962" w:type="dxa"/>
          </w:tcPr>
          <w:p w14:paraId="563C1134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BB4806" w14:paraId="4C7B6C54" w14:textId="77777777" w:rsidTr="00C05BE0">
        <w:tc>
          <w:tcPr>
            <w:tcW w:w="5098" w:type="dxa"/>
          </w:tcPr>
          <w:p w14:paraId="42431BBD" w14:textId="77777777" w:rsidR="00BB4806" w:rsidRDefault="00BB4806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150.000,00 EUR do 300.000,00 EUR</w:t>
            </w:r>
          </w:p>
        </w:tc>
        <w:tc>
          <w:tcPr>
            <w:tcW w:w="3962" w:type="dxa"/>
          </w:tcPr>
          <w:p w14:paraId="238BFD26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BB4806" w14:paraId="399FA451" w14:textId="77777777" w:rsidTr="00C05BE0">
        <w:tc>
          <w:tcPr>
            <w:tcW w:w="5098" w:type="dxa"/>
          </w:tcPr>
          <w:p w14:paraId="35F79DF8" w14:textId="77777777" w:rsidR="00BB4806" w:rsidRDefault="00BB4806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od vključno 300.000,00 EUR do 500.000,00 EUR</w:t>
            </w:r>
          </w:p>
        </w:tc>
        <w:tc>
          <w:tcPr>
            <w:tcW w:w="3962" w:type="dxa"/>
          </w:tcPr>
          <w:p w14:paraId="7774098F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A6796F" w14:paraId="18A7951C" w14:textId="77777777" w:rsidTr="00C05BE0">
        <w:tc>
          <w:tcPr>
            <w:tcW w:w="5098" w:type="dxa"/>
          </w:tcPr>
          <w:p w14:paraId="3C6F8A86" w14:textId="44E123E8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500.000,00 EUR do 700.000,00 EUR</w:t>
            </w:r>
          </w:p>
        </w:tc>
        <w:tc>
          <w:tcPr>
            <w:tcW w:w="3962" w:type="dxa"/>
          </w:tcPr>
          <w:p w14:paraId="1E21FB04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295F3AC2" w14:textId="77777777" w:rsidTr="00C05BE0">
        <w:tc>
          <w:tcPr>
            <w:tcW w:w="5098" w:type="dxa"/>
          </w:tcPr>
          <w:p w14:paraId="764D461D" w14:textId="0C2B51C1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700.000,00 EUR do 1.000.000,00 EUR</w:t>
            </w:r>
          </w:p>
        </w:tc>
        <w:tc>
          <w:tcPr>
            <w:tcW w:w="3962" w:type="dxa"/>
          </w:tcPr>
          <w:p w14:paraId="0D87AF5D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5774E276" w14:textId="77777777" w:rsidTr="00C05BE0">
        <w:tc>
          <w:tcPr>
            <w:tcW w:w="5098" w:type="dxa"/>
          </w:tcPr>
          <w:p w14:paraId="62940747" w14:textId="74EBFDC0" w:rsidR="00A6796F" w:rsidRDefault="00A6796F" w:rsidP="00A6796F">
            <w:pPr>
              <w:jc w:val="both"/>
              <w:rPr>
                <w:rFonts w:cs="Arial"/>
              </w:rPr>
            </w:pPr>
            <w:r w:rsidRPr="00A6796F">
              <w:rPr>
                <w:rFonts w:cs="Arial"/>
              </w:rPr>
              <w:t>od vključno 1.000.000,00 EUR naprej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962" w:type="dxa"/>
          </w:tcPr>
          <w:p w14:paraId="63E80782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4B97DB74" w14:textId="77777777" w:rsidTr="00C05BE0">
        <w:tc>
          <w:tcPr>
            <w:tcW w:w="5098" w:type="dxa"/>
            <w:shd w:val="clear" w:color="auto" w:fill="E7E6E6" w:themeFill="background2"/>
          </w:tcPr>
          <w:p w14:paraId="700FFFAD" w14:textId="77777777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Skupaj seštevek %:</w:t>
            </w:r>
          </w:p>
        </w:tc>
        <w:tc>
          <w:tcPr>
            <w:tcW w:w="3962" w:type="dxa"/>
            <w:shd w:val="clear" w:color="auto" w:fill="E7E6E6" w:themeFill="background2"/>
          </w:tcPr>
          <w:p w14:paraId="30D08C01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</w:tbl>
    <w:p w14:paraId="63AEE3FB" w14:textId="033AE1E2" w:rsidR="00D46AED" w:rsidRDefault="00D46AED" w:rsidP="00F35A6C">
      <w:pPr>
        <w:jc w:val="both"/>
        <w:rPr>
          <w:rFonts w:cs="Arial"/>
        </w:rPr>
      </w:pPr>
    </w:p>
    <w:p w14:paraId="24D3B402" w14:textId="10B1D1AB" w:rsidR="00BB4806" w:rsidRDefault="00BB4806" w:rsidP="00BB4806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 w:rsidR="00D46AED">
        <w:rPr>
          <w:rFonts w:cs="Arial"/>
        </w:rPr>
        <w:t>4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BB4806">
        <w:rPr>
          <w:rFonts w:cs="Arial"/>
        </w:rPr>
        <w:t>Koordinator za zagotavljanje varnosti in zdravja pri delu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5098"/>
        <w:gridCol w:w="3962"/>
      </w:tblGrid>
      <w:tr w:rsidR="00BB4806" w14:paraId="09DD1A58" w14:textId="77777777" w:rsidTr="00C05BE0">
        <w:tc>
          <w:tcPr>
            <w:tcW w:w="5098" w:type="dxa"/>
            <w:shd w:val="clear" w:color="auto" w:fill="E7E6E6" w:themeFill="background2"/>
          </w:tcPr>
          <w:p w14:paraId="68AD761C" w14:textId="77777777" w:rsidR="00BB4806" w:rsidRDefault="00BB4806" w:rsidP="00C05B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investicije oz. investicijskega vzdrževanja objekta</w:t>
            </w:r>
          </w:p>
          <w:p w14:paraId="6198F1A7" w14:textId="77777777" w:rsidR="00BB4806" w:rsidRPr="00547FE2" w:rsidRDefault="00BB4806" w:rsidP="00C05BE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47FE2">
              <w:rPr>
                <w:rFonts w:cs="Arial"/>
                <w:i/>
                <w:sz w:val="18"/>
                <w:szCs w:val="18"/>
              </w:rPr>
              <w:t>/vrednosti so brez DDV/</w:t>
            </w:r>
          </w:p>
        </w:tc>
        <w:tc>
          <w:tcPr>
            <w:tcW w:w="3962" w:type="dxa"/>
            <w:shd w:val="clear" w:color="auto" w:fill="E7E6E6" w:themeFill="background2"/>
          </w:tcPr>
          <w:p w14:paraId="437B7992" w14:textId="77777777" w:rsidR="00BB4806" w:rsidRDefault="00BB4806" w:rsidP="00C05BE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Višina odstotka izvedbe storitve</w:t>
            </w:r>
          </w:p>
          <w:p w14:paraId="72F3B113" w14:textId="77777777" w:rsidR="00BB4806" w:rsidRPr="00547FE2" w:rsidRDefault="00BB4806" w:rsidP="00C05BE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47FE2">
              <w:rPr>
                <w:rFonts w:cs="Arial"/>
                <w:i/>
                <w:sz w:val="18"/>
                <w:szCs w:val="18"/>
              </w:rPr>
              <w:t xml:space="preserve">/ponudnik navede % stroška izvedbe storitve </w:t>
            </w:r>
            <w:r>
              <w:rPr>
                <w:rFonts w:cs="Arial"/>
                <w:i/>
                <w:sz w:val="18"/>
                <w:szCs w:val="18"/>
              </w:rPr>
              <w:t xml:space="preserve">(nadzora) </w:t>
            </w:r>
            <w:r w:rsidRPr="00547FE2">
              <w:rPr>
                <w:rFonts w:cs="Arial"/>
                <w:i/>
                <w:sz w:val="18"/>
                <w:szCs w:val="18"/>
              </w:rPr>
              <w:t>glede na vrednost investicije oz. investicijskega vzdrževanja objekta/</w:t>
            </w:r>
          </w:p>
        </w:tc>
      </w:tr>
      <w:tr w:rsidR="00F51AAC" w14:paraId="5C9B7A84" w14:textId="77777777" w:rsidTr="00C05BE0">
        <w:tc>
          <w:tcPr>
            <w:tcW w:w="5098" w:type="dxa"/>
          </w:tcPr>
          <w:p w14:paraId="6B082EA1" w14:textId="2A094921" w:rsidR="00F51AAC" w:rsidRDefault="00F51AAC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40.000,00 EUR do 70.000,00 EUR</w:t>
            </w:r>
          </w:p>
        </w:tc>
        <w:tc>
          <w:tcPr>
            <w:tcW w:w="3962" w:type="dxa"/>
          </w:tcPr>
          <w:p w14:paraId="33F1C190" w14:textId="77777777" w:rsidR="00F51AAC" w:rsidRDefault="00F51AAC" w:rsidP="00C05BE0">
            <w:pPr>
              <w:jc w:val="both"/>
              <w:rPr>
                <w:rFonts w:cs="Arial"/>
              </w:rPr>
            </w:pPr>
          </w:p>
        </w:tc>
      </w:tr>
      <w:tr w:rsidR="00F51AAC" w14:paraId="66EDBE7F" w14:textId="77777777" w:rsidTr="00C05BE0">
        <w:tc>
          <w:tcPr>
            <w:tcW w:w="5098" w:type="dxa"/>
          </w:tcPr>
          <w:p w14:paraId="2BCBDB0D" w14:textId="1F9A2E28" w:rsidR="00F51AAC" w:rsidRDefault="00F51AAC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70.000,00 EUR do 100.000,00 EUR</w:t>
            </w:r>
          </w:p>
        </w:tc>
        <w:tc>
          <w:tcPr>
            <w:tcW w:w="3962" w:type="dxa"/>
          </w:tcPr>
          <w:p w14:paraId="469F4382" w14:textId="77777777" w:rsidR="00F51AAC" w:rsidRDefault="00F51AAC" w:rsidP="00C05BE0">
            <w:pPr>
              <w:jc w:val="both"/>
              <w:rPr>
                <w:rFonts w:cs="Arial"/>
              </w:rPr>
            </w:pPr>
          </w:p>
        </w:tc>
      </w:tr>
      <w:tr w:rsidR="00A6796F" w14:paraId="5044B613" w14:textId="77777777" w:rsidTr="00C05BE0">
        <w:tc>
          <w:tcPr>
            <w:tcW w:w="5098" w:type="dxa"/>
          </w:tcPr>
          <w:p w14:paraId="02485FF0" w14:textId="62DCE69B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od vključno 100.000,00 EUR do 300.000,00 EUR </w:t>
            </w:r>
          </w:p>
        </w:tc>
        <w:tc>
          <w:tcPr>
            <w:tcW w:w="3962" w:type="dxa"/>
          </w:tcPr>
          <w:p w14:paraId="2D9535FB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74EC5B07" w14:textId="77777777" w:rsidTr="00C05BE0">
        <w:tc>
          <w:tcPr>
            <w:tcW w:w="5098" w:type="dxa"/>
          </w:tcPr>
          <w:p w14:paraId="7709EA37" w14:textId="2383A509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300.000,00 EUR do 500.000,00 EUR</w:t>
            </w:r>
          </w:p>
        </w:tc>
        <w:tc>
          <w:tcPr>
            <w:tcW w:w="3962" w:type="dxa"/>
          </w:tcPr>
          <w:p w14:paraId="526B2EB9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1450F93E" w14:textId="77777777" w:rsidTr="00C05BE0">
        <w:tc>
          <w:tcPr>
            <w:tcW w:w="5098" w:type="dxa"/>
          </w:tcPr>
          <w:p w14:paraId="2A6D03FF" w14:textId="372A4CAB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500.000,00 EUR do 700.000,00 EUR</w:t>
            </w:r>
          </w:p>
        </w:tc>
        <w:tc>
          <w:tcPr>
            <w:tcW w:w="3962" w:type="dxa"/>
          </w:tcPr>
          <w:p w14:paraId="333F0935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A6796F" w14:paraId="0631BE3B" w14:textId="77777777" w:rsidTr="00C05BE0">
        <w:tc>
          <w:tcPr>
            <w:tcW w:w="5098" w:type="dxa"/>
          </w:tcPr>
          <w:p w14:paraId="017681D7" w14:textId="3DD6EBA2" w:rsidR="00A6796F" w:rsidRDefault="00A6796F" w:rsidP="00A6796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700.000,00 EUR do 1.000.000,00 EUR</w:t>
            </w:r>
          </w:p>
        </w:tc>
        <w:tc>
          <w:tcPr>
            <w:tcW w:w="3962" w:type="dxa"/>
          </w:tcPr>
          <w:p w14:paraId="3A5FBF11" w14:textId="77777777" w:rsidR="00A6796F" w:rsidRDefault="00A6796F" w:rsidP="00A6796F">
            <w:pPr>
              <w:jc w:val="both"/>
              <w:rPr>
                <w:rFonts w:cs="Arial"/>
              </w:rPr>
            </w:pPr>
          </w:p>
        </w:tc>
      </w:tr>
      <w:tr w:rsidR="00BB4806" w14:paraId="45A574C0" w14:textId="77777777" w:rsidTr="00C05BE0">
        <w:tc>
          <w:tcPr>
            <w:tcW w:w="5098" w:type="dxa"/>
          </w:tcPr>
          <w:p w14:paraId="3D5B8E36" w14:textId="77777777" w:rsidR="00BB4806" w:rsidRDefault="00BB4806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od vključno 1.000.000,00 EUR naprej</w:t>
            </w:r>
          </w:p>
        </w:tc>
        <w:tc>
          <w:tcPr>
            <w:tcW w:w="3962" w:type="dxa"/>
          </w:tcPr>
          <w:p w14:paraId="7C6B90F8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  <w:tr w:rsidR="00BB4806" w14:paraId="50CF39F8" w14:textId="77777777" w:rsidTr="00C05BE0">
        <w:tc>
          <w:tcPr>
            <w:tcW w:w="5098" w:type="dxa"/>
            <w:shd w:val="clear" w:color="auto" w:fill="E7E6E6" w:themeFill="background2"/>
          </w:tcPr>
          <w:p w14:paraId="777CD0EC" w14:textId="77777777" w:rsidR="00BB4806" w:rsidRDefault="00BB4806" w:rsidP="00C05BE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Skupaj seštevek %:</w:t>
            </w:r>
          </w:p>
        </w:tc>
        <w:tc>
          <w:tcPr>
            <w:tcW w:w="3962" w:type="dxa"/>
            <w:shd w:val="clear" w:color="auto" w:fill="E7E6E6" w:themeFill="background2"/>
          </w:tcPr>
          <w:p w14:paraId="0A67F283" w14:textId="77777777" w:rsidR="00BB4806" w:rsidRDefault="00BB4806" w:rsidP="00C05BE0">
            <w:pPr>
              <w:jc w:val="both"/>
              <w:rPr>
                <w:rFonts w:cs="Arial"/>
              </w:rPr>
            </w:pPr>
          </w:p>
        </w:tc>
      </w:tr>
    </w:tbl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4BF7CF10" w:rsidR="001B4703" w:rsidRDefault="001B4703" w:rsidP="00F35A6C">
      <w:pPr>
        <w:jc w:val="both"/>
        <w:rPr>
          <w:rFonts w:cs="Arial"/>
        </w:rPr>
      </w:pPr>
    </w:p>
    <w:p w14:paraId="4A491C46" w14:textId="07EB56ED" w:rsidR="00A6796F" w:rsidRPr="00F51AAC" w:rsidRDefault="00A6796F" w:rsidP="00A6796F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F51AAC">
        <w:rPr>
          <w:rFonts w:ascii="Arial" w:hAnsi="Arial" w:cs="Arial"/>
          <w:b/>
        </w:rPr>
        <w:t xml:space="preserve">MERILO: CENA </w:t>
      </w:r>
      <w:r>
        <w:rPr>
          <w:rFonts w:ascii="Arial" w:hAnsi="Arial" w:cs="Arial"/>
          <w:b/>
        </w:rPr>
        <w:t>NA OBISK – IZVEDBE STORITVE ZA VREDNOST INVESTICIJE OZ. INVESTICIJSKEGA VZDRŽEVANJA OBJEKTA DO VKLJUČNO 40.000,00 EUR brez DDV</w:t>
      </w:r>
    </w:p>
    <w:p w14:paraId="715446CF" w14:textId="48C0ACAC" w:rsidR="00A6796F" w:rsidRDefault="00A6796F" w:rsidP="00F35A6C">
      <w:pPr>
        <w:jc w:val="both"/>
        <w:rPr>
          <w:rFonts w:cs="Arial"/>
        </w:rPr>
      </w:pPr>
    </w:p>
    <w:p w14:paraId="33976B8A" w14:textId="77777777" w:rsidR="00A6796F" w:rsidRDefault="00A6796F" w:rsidP="00A6796F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>
        <w:rPr>
          <w:rFonts w:cs="Arial"/>
        </w:rPr>
        <w:t>1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6E0564">
        <w:rPr>
          <w:rFonts w:cs="Arial"/>
        </w:rPr>
        <w:t>Strokovni nadzor za gradbeno – obrtniška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A6796F" w14:paraId="4914771D" w14:textId="77777777" w:rsidTr="007F2040">
        <w:tc>
          <w:tcPr>
            <w:tcW w:w="4673" w:type="dxa"/>
            <w:shd w:val="clear" w:color="auto" w:fill="E7E6E6" w:themeFill="background2"/>
          </w:tcPr>
          <w:p w14:paraId="68754154" w14:textId="729C1F4C" w:rsidR="00A6796F" w:rsidRDefault="00A6796F" w:rsidP="00A6796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144EB335" w14:textId="77777777" w:rsidR="00A6796F" w:rsidRDefault="00A6796F" w:rsidP="00A6796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EM</w:t>
            </w:r>
          </w:p>
          <w:p w14:paraId="75581BE3" w14:textId="6763EFA5" w:rsidR="007F2040" w:rsidRPr="007F2040" w:rsidRDefault="007F2040" w:rsidP="00A6796F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F2040">
              <w:rPr>
                <w:rFonts w:cs="Arial"/>
                <w:i/>
                <w:sz w:val="18"/>
                <w:szCs w:val="18"/>
              </w:rPr>
              <w:t>/en obisk/</w:t>
            </w:r>
          </w:p>
        </w:tc>
        <w:tc>
          <w:tcPr>
            <w:tcW w:w="3020" w:type="dxa"/>
            <w:shd w:val="clear" w:color="auto" w:fill="E7E6E6" w:themeFill="background2"/>
          </w:tcPr>
          <w:p w14:paraId="0BF46979" w14:textId="299BDCF5" w:rsidR="00A6796F" w:rsidRDefault="00A6796F" w:rsidP="00A6796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obiska/EM</w:t>
            </w:r>
          </w:p>
          <w:p w14:paraId="5032D4A4" w14:textId="0E8F1E77" w:rsidR="00A6796F" w:rsidRPr="00A6796F" w:rsidRDefault="00A6796F" w:rsidP="00A6796F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796F">
              <w:rPr>
                <w:rFonts w:cs="Arial"/>
                <w:i/>
                <w:sz w:val="18"/>
                <w:szCs w:val="18"/>
              </w:rPr>
              <w:t>/ponudnik navede ceno obiska/EM v EUR brez DDV/</w:t>
            </w:r>
          </w:p>
        </w:tc>
      </w:tr>
      <w:tr w:rsidR="00A6796F" w14:paraId="6C4970FA" w14:textId="77777777" w:rsidTr="007F2040">
        <w:tc>
          <w:tcPr>
            <w:tcW w:w="4673" w:type="dxa"/>
          </w:tcPr>
          <w:p w14:paraId="1BD9A501" w14:textId="6AFBF2BC" w:rsidR="00A6796F" w:rsidRDefault="007F2040" w:rsidP="007F204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strokovnega nadzora za gradbeno – obrtniška dela za vrednost investicije oz. investicijskega vzdrževanja objekta do vključno 40.000,00 EUR brez DDV</w:t>
            </w:r>
          </w:p>
        </w:tc>
        <w:tc>
          <w:tcPr>
            <w:tcW w:w="1367" w:type="dxa"/>
            <w:vAlign w:val="center"/>
          </w:tcPr>
          <w:p w14:paraId="0A8465C2" w14:textId="77777777" w:rsidR="00A6796F" w:rsidRDefault="007F2040" w:rsidP="007F204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79BEA2A" w14:textId="32413469" w:rsidR="007F2040" w:rsidRDefault="007F2040" w:rsidP="00F35A6C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0372F5B9" w14:textId="77777777" w:rsidR="00A6796F" w:rsidRDefault="00A6796F" w:rsidP="00F35A6C">
            <w:pPr>
              <w:jc w:val="both"/>
              <w:rPr>
                <w:rFonts w:cs="Arial"/>
              </w:rPr>
            </w:pPr>
          </w:p>
        </w:tc>
      </w:tr>
      <w:tr w:rsidR="007F2040" w14:paraId="5C0031F8" w14:textId="77777777" w:rsidTr="007F2040">
        <w:tc>
          <w:tcPr>
            <w:tcW w:w="6040" w:type="dxa"/>
            <w:gridSpan w:val="2"/>
            <w:shd w:val="clear" w:color="auto" w:fill="E7E6E6" w:themeFill="background2"/>
          </w:tcPr>
          <w:p w14:paraId="1AFB7007" w14:textId="567AAF2E" w:rsidR="007F2040" w:rsidRDefault="007F2040" w:rsidP="007F204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obiska/EM: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3B057903" w14:textId="77777777" w:rsidR="007F2040" w:rsidRDefault="007F2040" w:rsidP="00F35A6C">
            <w:pPr>
              <w:jc w:val="both"/>
              <w:rPr>
                <w:rFonts w:cs="Arial"/>
              </w:rPr>
            </w:pPr>
          </w:p>
        </w:tc>
      </w:tr>
    </w:tbl>
    <w:p w14:paraId="055A20C6" w14:textId="2DCD8E3B" w:rsidR="00A6796F" w:rsidRDefault="00A6796F" w:rsidP="00F35A6C">
      <w:pPr>
        <w:jc w:val="both"/>
        <w:rPr>
          <w:rFonts w:cs="Arial"/>
        </w:rPr>
      </w:pPr>
    </w:p>
    <w:p w14:paraId="50B90180" w14:textId="77777777" w:rsidR="00A6796F" w:rsidRDefault="00A6796F" w:rsidP="00A6796F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>
        <w:rPr>
          <w:rFonts w:cs="Arial"/>
        </w:rPr>
        <w:t>2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BB4806">
        <w:rPr>
          <w:rFonts w:cs="Arial"/>
        </w:rPr>
        <w:t>Strokovni nadzor za strojna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7F2040" w14:paraId="5BE6A0F5" w14:textId="77777777" w:rsidTr="00E85142">
        <w:tc>
          <w:tcPr>
            <w:tcW w:w="4673" w:type="dxa"/>
            <w:shd w:val="clear" w:color="auto" w:fill="E7E6E6" w:themeFill="background2"/>
          </w:tcPr>
          <w:p w14:paraId="4E3A1325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24FD5CD8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EM</w:t>
            </w:r>
          </w:p>
          <w:p w14:paraId="26DF89A3" w14:textId="77777777" w:rsidR="007F2040" w:rsidRPr="007F2040" w:rsidRDefault="007F2040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F2040">
              <w:rPr>
                <w:rFonts w:cs="Arial"/>
                <w:i/>
                <w:sz w:val="18"/>
                <w:szCs w:val="18"/>
              </w:rPr>
              <w:t>/en obisk/</w:t>
            </w:r>
          </w:p>
        </w:tc>
        <w:tc>
          <w:tcPr>
            <w:tcW w:w="3020" w:type="dxa"/>
            <w:shd w:val="clear" w:color="auto" w:fill="E7E6E6" w:themeFill="background2"/>
          </w:tcPr>
          <w:p w14:paraId="68AFEA69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obiska/EM</w:t>
            </w:r>
          </w:p>
          <w:p w14:paraId="3FC0A0D3" w14:textId="77777777" w:rsidR="007F2040" w:rsidRPr="00A6796F" w:rsidRDefault="007F2040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796F">
              <w:rPr>
                <w:rFonts w:cs="Arial"/>
                <w:i/>
                <w:sz w:val="18"/>
                <w:szCs w:val="18"/>
              </w:rPr>
              <w:t>/ponudnik navede ceno obiska/EM v EUR brez DDV/</w:t>
            </w:r>
          </w:p>
        </w:tc>
      </w:tr>
      <w:tr w:rsidR="007F2040" w14:paraId="629B3214" w14:textId="77777777" w:rsidTr="00E85142">
        <w:tc>
          <w:tcPr>
            <w:tcW w:w="4673" w:type="dxa"/>
          </w:tcPr>
          <w:p w14:paraId="39B9BCD5" w14:textId="778E0353" w:rsidR="007F2040" w:rsidRDefault="007F2040" w:rsidP="007F204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strokovnega nadzora za strojna dela za vrednost investicije oz. investicijskega vzdrževanja objekta do vključno 40.000,00 EUR brez DDV</w:t>
            </w:r>
          </w:p>
        </w:tc>
        <w:tc>
          <w:tcPr>
            <w:tcW w:w="1367" w:type="dxa"/>
            <w:vAlign w:val="center"/>
          </w:tcPr>
          <w:p w14:paraId="258E0B73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555A0CF9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7AB09042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</w:tr>
      <w:tr w:rsidR="007F2040" w14:paraId="3FD0D4DD" w14:textId="77777777" w:rsidTr="00E85142">
        <w:tc>
          <w:tcPr>
            <w:tcW w:w="6040" w:type="dxa"/>
            <w:gridSpan w:val="2"/>
            <w:shd w:val="clear" w:color="auto" w:fill="E7E6E6" w:themeFill="background2"/>
          </w:tcPr>
          <w:p w14:paraId="76DD1E13" w14:textId="77777777" w:rsidR="007F2040" w:rsidRDefault="007F2040" w:rsidP="00E85142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obiska/EM: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1BD7C5ED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</w:tr>
    </w:tbl>
    <w:p w14:paraId="7ECD233E" w14:textId="629E4248" w:rsidR="00A6796F" w:rsidRDefault="00A6796F" w:rsidP="00F35A6C">
      <w:pPr>
        <w:jc w:val="both"/>
        <w:rPr>
          <w:rFonts w:cs="Arial"/>
        </w:rPr>
      </w:pPr>
    </w:p>
    <w:p w14:paraId="41579269" w14:textId="77777777" w:rsidR="00A6796F" w:rsidRDefault="00A6796F" w:rsidP="00A6796F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>
        <w:rPr>
          <w:rFonts w:cs="Arial"/>
        </w:rPr>
        <w:t>3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BB4806">
        <w:rPr>
          <w:rFonts w:cs="Arial"/>
        </w:rPr>
        <w:t>Strokovni nadzor za elektro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7F2040" w14:paraId="0DBB4226" w14:textId="77777777" w:rsidTr="00E85142">
        <w:tc>
          <w:tcPr>
            <w:tcW w:w="4673" w:type="dxa"/>
            <w:shd w:val="clear" w:color="auto" w:fill="E7E6E6" w:themeFill="background2"/>
          </w:tcPr>
          <w:p w14:paraId="384518E7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4DD9384C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EM</w:t>
            </w:r>
          </w:p>
          <w:p w14:paraId="2151A868" w14:textId="77777777" w:rsidR="007F2040" w:rsidRPr="007F2040" w:rsidRDefault="007F2040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F2040">
              <w:rPr>
                <w:rFonts w:cs="Arial"/>
                <w:i/>
                <w:sz w:val="18"/>
                <w:szCs w:val="18"/>
              </w:rPr>
              <w:t>/en obisk/</w:t>
            </w:r>
          </w:p>
        </w:tc>
        <w:tc>
          <w:tcPr>
            <w:tcW w:w="3020" w:type="dxa"/>
            <w:shd w:val="clear" w:color="auto" w:fill="E7E6E6" w:themeFill="background2"/>
          </w:tcPr>
          <w:p w14:paraId="54B66DBB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obiska/EM</w:t>
            </w:r>
          </w:p>
          <w:p w14:paraId="759C7180" w14:textId="77777777" w:rsidR="007F2040" w:rsidRPr="00A6796F" w:rsidRDefault="007F2040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796F">
              <w:rPr>
                <w:rFonts w:cs="Arial"/>
                <w:i/>
                <w:sz w:val="18"/>
                <w:szCs w:val="18"/>
              </w:rPr>
              <w:t>/ponudnik navede ceno obiska/EM v EUR brez DDV/</w:t>
            </w:r>
          </w:p>
        </w:tc>
      </w:tr>
      <w:tr w:rsidR="007F2040" w14:paraId="34E09BD7" w14:textId="77777777" w:rsidTr="00E85142">
        <w:tc>
          <w:tcPr>
            <w:tcW w:w="4673" w:type="dxa"/>
          </w:tcPr>
          <w:p w14:paraId="63E56F03" w14:textId="6FD3D5F5" w:rsidR="007F2040" w:rsidRDefault="007F2040" w:rsidP="007F204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strokovnega nadzora za elektro dela za vrednost investicije oz. investicijskega vzdrževanja objekta do vključno 40.000,00 EUR brez DDV</w:t>
            </w:r>
          </w:p>
        </w:tc>
        <w:tc>
          <w:tcPr>
            <w:tcW w:w="1367" w:type="dxa"/>
            <w:vAlign w:val="center"/>
          </w:tcPr>
          <w:p w14:paraId="73E0C3AB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0BF6173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190A22AA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</w:tr>
      <w:tr w:rsidR="007F2040" w14:paraId="19A4E789" w14:textId="77777777" w:rsidTr="00E85142">
        <w:tc>
          <w:tcPr>
            <w:tcW w:w="6040" w:type="dxa"/>
            <w:gridSpan w:val="2"/>
            <w:shd w:val="clear" w:color="auto" w:fill="E7E6E6" w:themeFill="background2"/>
          </w:tcPr>
          <w:p w14:paraId="27C756E8" w14:textId="77777777" w:rsidR="007F2040" w:rsidRDefault="007F2040" w:rsidP="00E85142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obiska/EM: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255DC6EB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</w:tr>
    </w:tbl>
    <w:p w14:paraId="1E6A42C3" w14:textId="77777777" w:rsidR="007F2040" w:rsidRDefault="007F2040" w:rsidP="00A6796F">
      <w:pPr>
        <w:tabs>
          <w:tab w:val="left" w:pos="1083"/>
        </w:tabs>
        <w:rPr>
          <w:rFonts w:cs="Arial"/>
        </w:rPr>
      </w:pPr>
    </w:p>
    <w:p w14:paraId="4AA1CEE4" w14:textId="0284096D" w:rsidR="00A6796F" w:rsidRDefault="00A6796F" w:rsidP="00A6796F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lastRenderedPageBreak/>
        <w:t xml:space="preserve">SKLOP </w:t>
      </w:r>
      <w:r>
        <w:rPr>
          <w:rFonts w:cs="Arial"/>
        </w:rPr>
        <w:t>4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BB4806">
        <w:rPr>
          <w:rFonts w:cs="Arial"/>
        </w:rPr>
        <w:t>Koordinator za zagotavljanje varnosti in zdravja pri delu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7F2040" w14:paraId="72F66CAB" w14:textId="77777777" w:rsidTr="00E85142">
        <w:tc>
          <w:tcPr>
            <w:tcW w:w="4673" w:type="dxa"/>
            <w:shd w:val="clear" w:color="auto" w:fill="E7E6E6" w:themeFill="background2"/>
          </w:tcPr>
          <w:p w14:paraId="32602EA7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2EEA8D7B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EM</w:t>
            </w:r>
          </w:p>
          <w:p w14:paraId="77426A7B" w14:textId="77777777" w:rsidR="007F2040" w:rsidRPr="007F2040" w:rsidRDefault="007F2040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F2040">
              <w:rPr>
                <w:rFonts w:cs="Arial"/>
                <w:i/>
                <w:sz w:val="18"/>
                <w:szCs w:val="18"/>
              </w:rPr>
              <w:t>/en obisk/</w:t>
            </w:r>
          </w:p>
        </w:tc>
        <w:tc>
          <w:tcPr>
            <w:tcW w:w="3020" w:type="dxa"/>
            <w:shd w:val="clear" w:color="auto" w:fill="E7E6E6" w:themeFill="background2"/>
          </w:tcPr>
          <w:p w14:paraId="49FBDB1E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obiska/EM</w:t>
            </w:r>
          </w:p>
          <w:p w14:paraId="5E11FBD1" w14:textId="77777777" w:rsidR="007F2040" w:rsidRPr="00A6796F" w:rsidRDefault="007F2040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796F">
              <w:rPr>
                <w:rFonts w:cs="Arial"/>
                <w:i/>
                <w:sz w:val="18"/>
                <w:szCs w:val="18"/>
              </w:rPr>
              <w:t>/ponudnik navede ceno obiska/EM v EUR brez DDV/</w:t>
            </w:r>
          </w:p>
        </w:tc>
      </w:tr>
      <w:tr w:rsidR="007F2040" w14:paraId="345BFD10" w14:textId="77777777" w:rsidTr="00E85142">
        <w:tc>
          <w:tcPr>
            <w:tcW w:w="4673" w:type="dxa"/>
          </w:tcPr>
          <w:p w14:paraId="72B3E3F7" w14:textId="267C1BC8" w:rsidR="007F2040" w:rsidRDefault="007F2040" w:rsidP="007F204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storitve koordinatorja za zagotavljanje varnosti in zdravja pri delu za vrednost investicije oz. investicijskega vzdrževanja objekta do vključno 40.000,00 EUR brez DDV</w:t>
            </w:r>
          </w:p>
        </w:tc>
        <w:tc>
          <w:tcPr>
            <w:tcW w:w="1367" w:type="dxa"/>
            <w:vAlign w:val="center"/>
          </w:tcPr>
          <w:p w14:paraId="7A3D60B4" w14:textId="77777777" w:rsidR="007F2040" w:rsidRDefault="007F2040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FB3E1D6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52EB9FBD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</w:tr>
      <w:tr w:rsidR="007F2040" w14:paraId="6A899DCC" w14:textId="77777777" w:rsidTr="00E85142">
        <w:tc>
          <w:tcPr>
            <w:tcW w:w="6040" w:type="dxa"/>
            <w:gridSpan w:val="2"/>
            <w:shd w:val="clear" w:color="auto" w:fill="E7E6E6" w:themeFill="background2"/>
          </w:tcPr>
          <w:p w14:paraId="48081BC4" w14:textId="77777777" w:rsidR="007F2040" w:rsidRDefault="007F2040" w:rsidP="00E85142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Skupaj cena obiska/EM: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7A1DF695" w14:textId="77777777" w:rsidR="007F2040" w:rsidRDefault="007F2040" w:rsidP="00E85142">
            <w:pPr>
              <w:jc w:val="both"/>
              <w:rPr>
                <w:rFonts w:cs="Arial"/>
              </w:rPr>
            </w:pPr>
          </w:p>
        </w:tc>
      </w:tr>
    </w:tbl>
    <w:p w14:paraId="1891BDF1" w14:textId="608107D5" w:rsidR="00A6796F" w:rsidRDefault="00A6796F" w:rsidP="00F35A6C">
      <w:pPr>
        <w:jc w:val="both"/>
        <w:rPr>
          <w:rFonts w:cs="Arial"/>
        </w:rPr>
      </w:pPr>
    </w:p>
    <w:p w14:paraId="33752EB7" w14:textId="77777777" w:rsidR="007F2040" w:rsidRDefault="007F2040" w:rsidP="007F2040">
      <w:pPr>
        <w:jc w:val="both"/>
        <w:rPr>
          <w:rFonts w:cs="Arial"/>
        </w:rPr>
      </w:pPr>
    </w:p>
    <w:p w14:paraId="318DFB59" w14:textId="79189468" w:rsidR="007F2040" w:rsidRPr="006D240C" w:rsidRDefault="007F2040" w:rsidP="007F2040">
      <w:pPr>
        <w:pStyle w:val="Odstavekseznama"/>
        <w:numPr>
          <w:ilvl w:val="0"/>
          <w:numId w:val="9"/>
        </w:numPr>
        <w:rPr>
          <w:rFonts w:ascii="Arial" w:hAnsi="Arial" w:cs="Arial"/>
          <w:i/>
        </w:rPr>
      </w:pPr>
      <w:r w:rsidRPr="00F51AAC">
        <w:rPr>
          <w:rFonts w:ascii="Arial" w:hAnsi="Arial" w:cs="Arial"/>
          <w:b/>
        </w:rPr>
        <w:t xml:space="preserve">MERILO: </w:t>
      </w:r>
      <w:r>
        <w:rPr>
          <w:rFonts w:ascii="Arial" w:hAnsi="Arial" w:cs="Arial"/>
          <w:b/>
        </w:rPr>
        <w:t xml:space="preserve">CENA SVETOVANJA NA PROJEKT – PRED IZBIRO IZVAJALCA ZA </w:t>
      </w:r>
      <w:r w:rsidR="006D240C">
        <w:rPr>
          <w:rFonts w:ascii="Arial" w:hAnsi="Arial" w:cs="Arial"/>
          <w:b/>
        </w:rPr>
        <w:t xml:space="preserve">GRADNJO INVESTICIJE OZ. INVESTICIJSKEGA VZDRŽEVANJA OBJEKTA </w:t>
      </w:r>
      <w:r w:rsidR="006D240C" w:rsidRPr="006D240C">
        <w:rPr>
          <w:rFonts w:ascii="Arial" w:hAnsi="Arial" w:cs="Arial"/>
          <w:i/>
        </w:rPr>
        <w:t>/velja za sklop 1 – 3/</w:t>
      </w:r>
    </w:p>
    <w:p w14:paraId="7C631E6C" w14:textId="77777777" w:rsidR="006D240C" w:rsidRPr="006D240C" w:rsidRDefault="006D240C" w:rsidP="006D240C">
      <w:pPr>
        <w:rPr>
          <w:rFonts w:cs="Arial"/>
          <w:b/>
        </w:rPr>
      </w:pPr>
    </w:p>
    <w:p w14:paraId="075C7F12" w14:textId="77777777" w:rsidR="006D240C" w:rsidRDefault="006D240C" w:rsidP="006D240C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>
        <w:rPr>
          <w:rFonts w:cs="Arial"/>
        </w:rPr>
        <w:t>1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6E0564">
        <w:rPr>
          <w:rFonts w:cs="Arial"/>
        </w:rPr>
        <w:t>Strokovni nadzor za gradbeno – obrtniška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6D240C" w14:paraId="165CB8CB" w14:textId="77777777" w:rsidTr="00E85142">
        <w:tc>
          <w:tcPr>
            <w:tcW w:w="4673" w:type="dxa"/>
            <w:shd w:val="clear" w:color="auto" w:fill="E7E6E6" w:themeFill="background2"/>
          </w:tcPr>
          <w:p w14:paraId="02838460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0A79F826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EM</w:t>
            </w:r>
          </w:p>
          <w:p w14:paraId="04316FCD" w14:textId="2C6E78A9" w:rsidR="006D240C" w:rsidRPr="007F2040" w:rsidRDefault="006D240C" w:rsidP="006D240C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F2040">
              <w:rPr>
                <w:rFonts w:cs="Arial"/>
                <w:i/>
                <w:sz w:val="18"/>
                <w:szCs w:val="18"/>
              </w:rPr>
              <w:t xml:space="preserve">/en </w:t>
            </w:r>
            <w:r>
              <w:rPr>
                <w:rFonts w:cs="Arial"/>
                <w:i/>
                <w:sz w:val="18"/>
                <w:szCs w:val="18"/>
              </w:rPr>
              <w:t>projekt</w:t>
            </w:r>
            <w:r w:rsidRPr="007F2040">
              <w:rPr>
                <w:rFonts w:cs="Arial"/>
                <w:i/>
                <w:sz w:val="18"/>
                <w:szCs w:val="18"/>
              </w:rPr>
              <w:t>/</w:t>
            </w:r>
          </w:p>
        </w:tc>
        <w:tc>
          <w:tcPr>
            <w:tcW w:w="3020" w:type="dxa"/>
            <w:shd w:val="clear" w:color="auto" w:fill="E7E6E6" w:themeFill="background2"/>
          </w:tcPr>
          <w:p w14:paraId="779AB319" w14:textId="2E8DBCA9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svetovanja</w:t>
            </w:r>
            <w:r w:rsidR="007D3687">
              <w:rPr>
                <w:rFonts w:cs="Arial"/>
              </w:rPr>
              <w:t xml:space="preserve"> na projekt</w:t>
            </w:r>
            <w:r>
              <w:rPr>
                <w:rFonts w:cs="Arial"/>
              </w:rPr>
              <w:t>/EM</w:t>
            </w:r>
          </w:p>
          <w:p w14:paraId="04D5BA67" w14:textId="74792A3C" w:rsidR="006D240C" w:rsidRPr="00A6796F" w:rsidRDefault="006D240C" w:rsidP="006D240C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796F">
              <w:rPr>
                <w:rFonts w:cs="Arial"/>
                <w:i/>
                <w:sz w:val="18"/>
                <w:szCs w:val="18"/>
              </w:rPr>
              <w:t xml:space="preserve">/ponudnik navede ceno </w:t>
            </w:r>
            <w:r>
              <w:rPr>
                <w:rFonts w:cs="Arial"/>
                <w:i/>
                <w:sz w:val="18"/>
                <w:szCs w:val="18"/>
              </w:rPr>
              <w:t>svetovanja</w:t>
            </w:r>
            <w:r w:rsidRPr="00A6796F">
              <w:rPr>
                <w:rFonts w:cs="Arial"/>
                <w:i/>
                <w:sz w:val="18"/>
                <w:szCs w:val="18"/>
              </w:rPr>
              <w:t>/EM v EUR brez DDV/</w:t>
            </w:r>
          </w:p>
        </w:tc>
      </w:tr>
      <w:tr w:rsidR="006D240C" w14:paraId="61B99A08" w14:textId="77777777" w:rsidTr="00E85142">
        <w:tc>
          <w:tcPr>
            <w:tcW w:w="4673" w:type="dxa"/>
          </w:tcPr>
          <w:p w14:paraId="7E2A0023" w14:textId="250F5F9B" w:rsidR="006D240C" w:rsidRDefault="006D240C" w:rsidP="006D240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svetovanja nadzornika za gradbeno – obrtnika dela na projekt (kot en projekt se šteje npr. svetovanje pri enem javnem naročilu, ipd.)</w:t>
            </w:r>
          </w:p>
        </w:tc>
        <w:tc>
          <w:tcPr>
            <w:tcW w:w="1367" w:type="dxa"/>
            <w:vAlign w:val="center"/>
          </w:tcPr>
          <w:p w14:paraId="2C5427FE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38EF6B1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0E9ABFB7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</w:tr>
      <w:tr w:rsidR="006D240C" w14:paraId="10DBB0D7" w14:textId="77777777" w:rsidTr="00E85142">
        <w:tc>
          <w:tcPr>
            <w:tcW w:w="6040" w:type="dxa"/>
            <w:gridSpan w:val="2"/>
            <w:shd w:val="clear" w:color="auto" w:fill="E7E6E6" w:themeFill="background2"/>
          </w:tcPr>
          <w:p w14:paraId="28571AD8" w14:textId="3773E3F4" w:rsidR="006D240C" w:rsidRDefault="006D240C" w:rsidP="000B6E3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Skupaj cena </w:t>
            </w:r>
            <w:r w:rsidR="000B6E30">
              <w:rPr>
                <w:rFonts w:cs="Arial"/>
              </w:rPr>
              <w:t>svetovanja</w:t>
            </w:r>
            <w:r>
              <w:rPr>
                <w:rFonts w:cs="Arial"/>
              </w:rPr>
              <w:t>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30ADA690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</w:tr>
    </w:tbl>
    <w:p w14:paraId="571BE95E" w14:textId="77777777" w:rsidR="006D240C" w:rsidRDefault="006D240C" w:rsidP="006D240C">
      <w:pPr>
        <w:jc w:val="both"/>
        <w:rPr>
          <w:rFonts w:cs="Arial"/>
        </w:rPr>
      </w:pPr>
    </w:p>
    <w:p w14:paraId="64D49D01" w14:textId="77777777" w:rsidR="006D240C" w:rsidRDefault="006D240C" w:rsidP="006D240C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>
        <w:rPr>
          <w:rFonts w:cs="Arial"/>
        </w:rPr>
        <w:t>2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BB4806">
        <w:rPr>
          <w:rFonts w:cs="Arial"/>
        </w:rPr>
        <w:t>Strokovni nadzor za strojna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6D240C" w14:paraId="1DFE7706" w14:textId="77777777" w:rsidTr="00E85142">
        <w:tc>
          <w:tcPr>
            <w:tcW w:w="4673" w:type="dxa"/>
            <w:shd w:val="clear" w:color="auto" w:fill="E7E6E6" w:themeFill="background2"/>
          </w:tcPr>
          <w:p w14:paraId="46A135E0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319CB9B4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EM</w:t>
            </w:r>
          </w:p>
          <w:p w14:paraId="648CF45F" w14:textId="77777777" w:rsidR="006D240C" w:rsidRPr="007F2040" w:rsidRDefault="006D240C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F2040">
              <w:rPr>
                <w:rFonts w:cs="Arial"/>
                <w:i/>
                <w:sz w:val="18"/>
                <w:szCs w:val="18"/>
              </w:rPr>
              <w:t xml:space="preserve">/en </w:t>
            </w:r>
            <w:r>
              <w:rPr>
                <w:rFonts w:cs="Arial"/>
                <w:i/>
                <w:sz w:val="18"/>
                <w:szCs w:val="18"/>
              </w:rPr>
              <w:t>projekt</w:t>
            </w:r>
            <w:r w:rsidRPr="007F2040">
              <w:rPr>
                <w:rFonts w:cs="Arial"/>
                <w:i/>
                <w:sz w:val="18"/>
                <w:szCs w:val="18"/>
              </w:rPr>
              <w:t>/</w:t>
            </w:r>
          </w:p>
        </w:tc>
        <w:tc>
          <w:tcPr>
            <w:tcW w:w="3020" w:type="dxa"/>
            <w:shd w:val="clear" w:color="auto" w:fill="E7E6E6" w:themeFill="background2"/>
          </w:tcPr>
          <w:p w14:paraId="0E87D361" w14:textId="4CC2D8BD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svetovanja</w:t>
            </w:r>
            <w:r w:rsidR="007D3687">
              <w:rPr>
                <w:rFonts w:cs="Arial"/>
              </w:rPr>
              <w:t xml:space="preserve"> na projekt</w:t>
            </w:r>
            <w:r>
              <w:rPr>
                <w:rFonts w:cs="Arial"/>
              </w:rPr>
              <w:t>/EM</w:t>
            </w:r>
          </w:p>
          <w:p w14:paraId="0BC4F52D" w14:textId="77777777" w:rsidR="006D240C" w:rsidRPr="00A6796F" w:rsidRDefault="006D240C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796F">
              <w:rPr>
                <w:rFonts w:cs="Arial"/>
                <w:i/>
                <w:sz w:val="18"/>
                <w:szCs w:val="18"/>
              </w:rPr>
              <w:t xml:space="preserve">/ponudnik navede ceno </w:t>
            </w:r>
            <w:r>
              <w:rPr>
                <w:rFonts w:cs="Arial"/>
                <w:i/>
                <w:sz w:val="18"/>
                <w:szCs w:val="18"/>
              </w:rPr>
              <w:t>svetovanja</w:t>
            </w:r>
            <w:r w:rsidRPr="00A6796F">
              <w:rPr>
                <w:rFonts w:cs="Arial"/>
                <w:i/>
                <w:sz w:val="18"/>
                <w:szCs w:val="18"/>
              </w:rPr>
              <w:t>/EM v EUR brez DDV/</w:t>
            </w:r>
          </w:p>
        </w:tc>
      </w:tr>
      <w:tr w:rsidR="006D240C" w14:paraId="7307D92D" w14:textId="77777777" w:rsidTr="00E85142">
        <w:tc>
          <w:tcPr>
            <w:tcW w:w="4673" w:type="dxa"/>
          </w:tcPr>
          <w:p w14:paraId="4628D315" w14:textId="25D41A6E" w:rsidR="006D240C" w:rsidRDefault="006D240C" w:rsidP="006D240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svetovanja nadzornika za strojna dela na projekt (kot en projekt se šteje npr. svetovanje pri enem javnem naročilu, ipd.)</w:t>
            </w:r>
          </w:p>
        </w:tc>
        <w:tc>
          <w:tcPr>
            <w:tcW w:w="1367" w:type="dxa"/>
            <w:vAlign w:val="center"/>
          </w:tcPr>
          <w:p w14:paraId="2736A56C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674DD13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7C520E9F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</w:tr>
      <w:tr w:rsidR="006D240C" w14:paraId="3A35E1C4" w14:textId="77777777" w:rsidTr="00E85142">
        <w:tc>
          <w:tcPr>
            <w:tcW w:w="6040" w:type="dxa"/>
            <w:gridSpan w:val="2"/>
            <w:shd w:val="clear" w:color="auto" w:fill="E7E6E6" w:themeFill="background2"/>
          </w:tcPr>
          <w:p w14:paraId="0F239773" w14:textId="2641FE18" w:rsidR="006D240C" w:rsidRDefault="006D240C" w:rsidP="000B6E3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Skupaj cena </w:t>
            </w:r>
            <w:r w:rsidR="000B6E30">
              <w:rPr>
                <w:rFonts w:cs="Arial"/>
              </w:rPr>
              <w:t>svetovanja</w:t>
            </w:r>
            <w:r>
              <w:rPr>
                <w:rFonts w:cs="Arial"/>
              </w:rPr>
              <w:t>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6375D33E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</w:tr>
    </w:tbl>
    <w:p w14:paraId="46E35D96" w14:textId="77777777" w:rsidR="006D240C" w:rsidRDefault="006D240C" w:rsidP="006D240C">
      <w:pPr>
        <w:jc w:val="both"/>
        <w:rPr>
          <w:rFonts w:cs="Arial"/>
        </w:rPr>
      </w:pPr>
    </w:p>
    <w:p w14:paraId="1B8A30E4" w14:textId="77777777" w:rsidR="006D240C" w:rsidRDefault="006D240C" w:rsidP="006D240C">
      <w:pPr>
        <w:tabs>
          <w:tab w:val="left" w:pos="1083"/>
        </w:tabs>
        <w:rPr>
          <w:rFonts w:cs="Arial"/>
        </w:rPr>
      </w:pPr>
      <w:r w:rsidRPr="00547FE2">
        <w:rPr>
          <w:rFonts w:cs="Arial"/>
        </w:rPr>
        <w:t xml:space="preserve">SKLOP </w:t>
      </w:r>
      <w:r>
        <w:rPr>
          <w:rFonts w:cs="Arial"/>
        </w:rPr>
        <w:t>3</w:t>
      </w:r>
      <w:r w:rsidRPr="00547FE2">
        <w:rPr>
          <w:rFonts w:cs="Arial"/>
        </w:rPr>
        <w:t>:</w:t>
      </w:r>
      <w:r>
        <w:rPr>
          <w:rFonts w:cs="Arial"/>
        </w:rPr>
        <w:t xml:space="preserve"> </w:t>
      </w:r>
      <w:r w:rsidRPr="00BB4806">
        <w:rPr>
          <w:rFonts w:cs="Arial"/>
        </w:rPr>
        <w:t>Strokovni nadzor za elektro dela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367"/>
        <w:gridCol w:w="3020"/>
      </w:tblGrid>
      <w:tr w:rsidR="006D240C" w14:paraId="0E00394C" w14:textId="77777777" w:rsidTr="00E85142">
        <w:tc>
          <w:tcPr>
            <w:tcW w:w="4673" w:type="dxa"/>
            <w:shd w:val="clear" w:color="auto" w:fill="E7E6E6" w:themeFill="background2"/>
          </w:tcPr>
          <w:p w14:paraId="70A55677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1367" w:type="dxa"/>
            <w:shd w:val="clear" w:color="auto" w:fill="E7E6E6" w:themeFill="background2"/>
          </w:tcPr>
          <w:p w14:paraId="11F30799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EM</w:t>
            </w:r>
          </w:p>
          <w:p w14:paraId="33772F81" w14:textId="77777777" w:rsidR="006D240C" w:rsidRPr="007F2040" w:rsidRDefault="006D240C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F2040">
              <w:rPr>
                <w:rFonts w:cs="Arial"/>
                <w:i/>
                <w:sz w:val="18"/>
                <w:szCs w:val="18"/>
              </w:rPr>
              <w:t xml:space="preserve">/en </w:t>
            </w:r>
            <w:r>
              <w:rPr>
                <w:rFonts w:cs="Arial"/>
                <w:i/>
                <w:sz w:val="18"/>
                <w:szCs w:val="18"/>
              </w:rPr>
              <w:t>projekt</w:t>
            </w:r>
            <w:r w:rsidRPr="007F2040">
              <w:rPr>
                <w:rFonts w:cs="Arial"/>
                <w:i/>
                <w:sz w:val="18"/>
                <w:szCs w:val="18"/>
              </w:rPr>
              <w:t>/</w:t>
            </w:r>
          </w:p>
        </w:tc>
        <w:tc>
          <w:tcPr>
            <w:tcW w:w="3020" w:type="dxa"/>
            <w:shd w:val="clear" w:color="auto" w:fill="E7E6E6" w:themeFill="background2"/>
          </w:tcPr>
          <w:p w14:paraId="7E66472B" w14:textId="5E025BA5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svetovanja</w:t>
            </w:r>
            <w:r w:rsidR="007D3687">
              <w:rPr>
                <w:rFonts w:cs="Arial"/>
              </w:rPr>
              <w:t xml:space="preserve"> na projekt</w:t>
            </w:r>
            <w:r>
              <w:rPr>
                <w:rFonts w:cs="Arial"/>
              </w:rPr>
              <w:t>/EM</w:t>
            </w:r>
          </w:p>
          <w:p w14:paraId="34C53E9F" w14:textId="77777777" w:rsidR="006D240C" w:rsidRPr="00A6796F" w:rsidRDefault="006D240C" w:rsidP="00E85142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796F">
              <w:rPr>
                <w:rFonts w:cs="Arial"/>
                <w:i/>
                <w:sz w:val="18"/>
                <w:szCs w:val="18"/>
              </w:rPr>
              <w:t xml:space="preserve">/ponudnik navede ceno </w:t>
            </w:r>
            <w:r>
              <w:rPr>
                <w:rFonts w:cs="Arial"/>
                <w:i/>
                <w:sz w:val="18"/>
                <w:szCs w:val="18"/>
              </w:rPr>
              <w:t>svetovanja</w:t>
            </w:r>
            <w:r w:rsidRPr="00A6796F">
              <w:rPr>
                <w:rFonts w:cs="Arial"/>
                <w:i/>
                <w:sz w:val="18"/>
                <w:szCs w:val="18"/>
              </w:rPr>
              <w:t>/EM v EUR brez DDV/</w:t>
            </w:r>
          </w:p>
        </w:tc>
      </w:tr>
      <w:tr w:rsidR="006D240C" w14:paraId="2478AF8B" w14:textId="77777777" w:rsidTr="00E85142">
        <w:tc>
          <w:tcPr>
            <w:tcW w:w="4673" w:type="dxa"/>
          </w:tcPr>
          <w:p w14:paraId="39A2E2CA" w14:textId="3CA47FBA" w:rsidR="006D240C" w:rsidRDefault="006D240C" w:rsidP="006D240C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Izvedba svetovanja nadzornika za elektro dela na projekt (kot en projekt se šteje npr. svetovanje pri enem javnem naročilu, ipd.)</w:t>
            </w:r>
          </w:p>
        </w:tc>
        <w:tc>
          <w:tcPr>
            <w:tcW w:w="1367" w:type="dxa"/>
            <w:vAlign w:val="center"/>
          </w:tcPr>
          <w:p w14:paraId="38E3327B" w14:textId="77777777" w:rsidR="006D240C" w:rsidRDefault="006D240C" w:rsidP="00E8514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F145D04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  <w:tc>
          <w:tcPr>
            <w:tcW w:w="3020" w:type="dxa"/>
          </w:tcPr>
          <w:p w14:paraId="4B415578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</w:tr>
      <w:tr w:rsidR="006D240C" w14:paraId="3D1FB11D" w14:textId="77777777" w:rsidTr="00E85142">
        <w:tc>
          <w:tcPr>
            <w:tcW w:w="6040" w:type="dxa"/>
            <w:gridSpan w:val="2"/>
            <w:shd w:val="clear" w:color="auto" w:fill="E7E6E6" w:themeFill="background2"/>
          </w:tcPr>
          <w:p w14:paraId="44F31DE5" w14:textId="61B62881" w:rsidR="006D240C" w:rsidRDefault="006D240C" w:rsidP="000B6E3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Skupaj cena </w:t>
            </w:r>
            <w:r w:rsidR="000B6E30">
              <w:rPr>
                <w:rFonts w:cs="Arial"/>
              </w:rPr>
              <w:t>svetovanja</w:t>
            </w:r>
            <w:r>
              <w:rPr>
                <w:rFonts w:cs="Arial"/>
              </w:rPr>
              <w:t>/EM:</w:t>
            </w:r>
          </w:p>
        </w:tc>
        <w:tc>
          <w:tcPr>
            <w:tcW w:w="3020" w:type="dxa"/>
            <w:shd w:val="clear" w:color="auto" w:fill="E7E6E6" w:themeFill="background2"/>
          </w:tcPr>
          <w:p w14:paraId="3DCEAF16" w14:textId="77777777" w:rsidR="006D240C" w:rsidRDefault="006D240C" w:rsidP="00E85142">
            <w:pPr>
              <w:jc w:val="both"/>
              <w:rPr>
                <w:rFonts w:cs="Arial"/>
              </w:rPr>
            </w:pPr>
          </w:p>
        </w:tc>
      </w:tr>
    </w:tbl>
    <w:p w14:paraId="63FA159A" w14:textId="699515AE" w:rsidR="00A6796F" w:rsidRDefault="00A6796F" w:rsidP="00F35A6C">
      <w:pPr>
        <w:jc w:val="both"/>
        <w:rPr>
          <w:rFonts w:cs="Arial"/>
        </w:rPr>
      </w:pPr>
    </w:p>
    <w:p w14:paraId="5A85630E" w14:textId="1F5A2F48" w:rsidR="00A6796F" w:rsidRDefault="00A6796F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52B81410" w14:textId="16E92871" w:rsidR="00604DDB" w:rsidRDefault="00604DDB" w:rsidP="00604DDB">
      <w:pPr>
        <w:rPr>
          <w:rFonts w:cs="Arial"/>
          <w:i/>
        </w:rPr>
      </w:pPr>
      <w:bookmarkStart w:id="0" w:name="_GoBack"/>
      <w:bookmarkEnd w:id="0"/>
    </w:p>
    <w:p w14:paraId="7AE68945" w14:textId="77777777" w:rsidR="00604DDB" w:rsidRDefault="00604DDB" w:rsidP="00604DDB">
      <w:pPr>
        <w:rPr>
          <w:rFonts w:cs="Arial"/>
          <w:i/>
        </w:rPr>
      </w:pPr>
    </w:p>
    <w:p w14:paraId="18BF8984" w14:textId="08F7AEFE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880F4" w14:textId="77777777" w:rsidR="005C37B9" w:rsidRDefault="005C37B9">
      <w:r>
        <w:separator/>
      </w:r>
    </w:p>
  </w:endnote>
  <w:endnote w:type="continuationSeparator" w:id="0">
    <w:p w14:paraId="4301DFE6" w14:textId="77777777" w:rsidR="005C37B9" w:rsidRDefault="005C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4ED7BA7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D3687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D3687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B939AC5" w:rsidR="005A785E" w:rsidRPr="005A785E" w:rsidRDefault="00433E55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6C0DDA">
            <w:rPr>
              <w:noProof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38C45882" w14:textId="133DA06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D368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D3687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490DA" w14:textId="77777777" w:rsidR="005C37B9" w:rsidRDefault="005C37B9">
      <w:r>
        <w:separator/>
      </w:r>
    </w:p>
  </w:footnote>
  <w:footnote w:type="continuationSeparator" w:id="0">
    <w:p w14:paraId="6C12F3D0" w14:textId="77777777" w:rsidR="005C37B9" w:rsidRDefault="005C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39C8368" w:rsidR="00C0552D" w:rsidRPr="000E02BD" w:rsidRDefault="00B901C4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94BFB">
            <w:rPr>
              <w:rFonts w:cs="Arial"/>
              <w:color w:val="000000"/>
              <w:sz w:val="16"/>
              <w:szCs w:val="16"/>
            </w:rPr>
            <w:t>ODPRTI POSTOPEK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BC960EB" w:rsidR="00C0552D" w:rsidRPr="008E7AB1" w:rsidRDefault="00144B8D" w:rsidP="00B269F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4C38F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7B1F35"/>
    <w:multiLevelType w:val="hybridMultilevel"/>
    <w:tmpl w:val="BDA640FE"/>
    <w:lvl w:ilvl="0" w:tplc="AAC48DC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A2D50"/>
    <w:rsid w:val="000B6E30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3F0B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5A80"/>
    <w:rsid w:val="00367250"/>
    <w:rsid w:val="00370866"/>
    <w:rsid w:val="0037231D"/>
    <w:rsid w:val="003735C2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E6F38"/>
    <w:rsid w:val="004F5903"/>
    <w:rsid w:val="004F7C1C"/>
    <w:rsid w:val="00511704"/>
    <w:rsid w:val="00513A25"/>
    <w:rsid w:val="0051745B"/>
    <w:rsid w:val="005255EB"/>
    <w:rsid w:val="005316C0"/>
    <w:rsid w:val="00537622"/>
    <w:rsid w:val="00547FE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37B9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0DDA"/>
    <w:rsid w:val="006C4BCD"/>
    <w:rsid w:val="006C5F26"/>
    <w:rsid w:val="006D240C"/>
    <w:rsid w:val="006D3E51"/>
    <w:rsid w:val="006D59F7"/>
    <w:rsid w:val="006E377F"/>
    <w:rsid w:val="006F44F5"/>
    <w:rsid w:val="006F758E"/>
    <w:rsid w:val="007010E2"/>
    <w:rsid w:val="007033C0"/>
    <w:rsid w:val="007068DE"/>
    <w:rsid w:val="007227F3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3687"/>
    <w:rsid w:val="007D4174"/>
    <w:rsid w:val="007E0866"/>
    <w:rsid w:val="007E31E3"/>
    <w:rsid w:val="007F2040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0703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2402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6796F"/>
    <w:rsid w:val="00A75802"/>
    <w:rsid w:val="00A83E62"/>
    <w:rsid w:val="00A92149"/>
    <w:rsid w:val="00AA0713"/>
    <w:rsid w:val="00AA2F1C"/>
    <w:rsid w:val="00AB1522"/>
    <w:rsid w:val="00AB3346"/>
    <w:rsid w:val="00AB4674"/>
    <w:rsid w:val="00AC2E6C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01C4"/>
    <w:rsid w:val="00B9309E"/>
    <w:rsid w:val="00B930C3"/>
    <w:rsid w:val="00BA2C4A"/>
    <w:rsid w:val="00BB3939"/>
    <w:rsid w:val="00BB4806"/>
    <w:rsid w:val="00BC00ED"/>
    <w:rsid w:val="00BC2412"/>
    <w:rsid w:val="00BC29DD"/>
    <w:rsid w:val="00BC2F4D"/>
    <w:rsid w:val="00BD218F"/>
    <w:rsid w:val="00BD238E"/>
    <w:rsid w:val="00BD4AEF"/>
    <w:rsid w:val="00BD62D0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6AED"/>
    <w:rsid w:val="00D47195"/>
    <w:rsid w:val="00D514B0"/>
    <w:rsid w:val="00D51FC2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AAC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410225-0F61-4791-8584-FF5C1AC5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82</TotalTime>
  <Pages>3</Pages>
  <Words>791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5805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21</cp:revision>
  <cp:lastPrinted>2016-06-20T06:30:00Z</cp:lastPrinted>
  <dcterms:created xsi:type="dcterms:W3CDTF">2021-04-07T09:02:00Z</dcterms:created>
  <dcterms:modified xsi:type="dcterms:W3CDTF">2021-09-15T13:08:00Z</dcterms:modified>
</cp:coreProperties>
</file>